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42A0C" w14:textId="77777777" w:rsidR="005033A9" w:rsidRDefault="005033A9" w:rsidP="005033A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MELAL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31DDB71" w14:textId="77777777" w:rsidR="005033A9" w:rsidRDefault="005033A9" w:rsidP="005033A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Romney, Kent. Chapman.</w:t>
      </w:r>
    </w:p>
    <w:p w14:paraId="0B785C3D" w14:textId="77777777" w:rsidR="005033A9" w:rsidRDefault="005033A9" w:rsidP="005033A9">
      <w:pPr>
        <w:jc w:val="both"/>
        <w:rPr>
          <w:rFonts w:ascii="Times New Roman" w:hAnsi="Times New Roman" w:cs="Times New Roman"/>
        </w:rPr>
      </w:pPr>
    </w:p>
    <w:p w14:paraId="23775000" w14:textId="77777777" w:rsidR="005033A9" w:rsidRDefault="005033A9" w:rsidP="005033A9">
      <w:pPr>
        <w:jc w:val="both"/>
        <w:rPr>
          <w:rFonts w:ascii="Times New Roman" w:hAnsi="Times New Roman" w:cs="Times New Roman"/>
        </w:rPr>
      </w:pPr>
    </w:p>
    <w:p w14:paraId="3344E08D" w14:textId="77777777" w:rsidR="005033A9" w:rsidRDefault="005033A9" w:rsidP="005033A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Mathewe</w:t>
      </w:r>
      <w:proofErr w:type="spellEnd"/>
      <w:r>
        <w:rPr>
          <w:rFonts w:ascii="Times New Roman" w:hAnsi="Times New Roman" w:cs="Times New Roman"/>
        </w:rPr>
        <w:t xml:space="preserve"> of London, mercer(q.v.), brought a plaint of debt against him,</w:t>
      </w:r>
    </w:p>
    <w:p w14:paraId="74673ED0" w14:textId="77777777" w:rsidR="005033A9" w:rsidRDefault="005033A9" w:rsidP="005033A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Syre</w:t>
      </w:r>
      <w:proofErr w:type="spellEnd"/>
      <w:r>
        <w:rPr>
          <w:rFonts w:ascii="Times New Roman" w:hAnsi="Times New Roman" w:cs="Times New Roman"/>
        </w:rPr>
        <w:t xml:space="preserve"> of Maidstone(q.v.) and John Crowe of Waltham Holy Cross,</w:t>
      </w:r>
    </w:p>
    <w:p w14:paraId="37E1973E" w14:textId="77777777" w:rsidR="005033A9" w:rsidRDefault="005033A9" w:rsidP="005033A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Essex(q.v.).   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473EBBB" w14:textId="77777777" w:rsidR="005033A9" w:rsidRDefault="005033A9" w:rsidP="005033A9">
      <w:pPr>
        <w:jc w:val="both"/>
        <w:rPr>
          <w:rFonts w:ascii="Times New Roman" w:hAnsi="Times New Roman" w:cs="Times New Roman"/>
        </w:rPr>
      </w:pPr>
    </w:p>
    <w:p w14:paraId="4E274657" w14:textId="77777777" w:rsidR="005033A9" w:rsidRDefault="005033A9" w:rsidP="005033A9">
      <w:pPr>
        <w:jc w:val="both"/>
        <w:rPr>
          <w:rFonts w:ascii="Times New Roman" w:hAnsi="Times New Roman" w:cs="Times New Roman"/>
        </w:rPr>
      </w:pPr>
    </w:p>
    <w:p w14:paraId="53C2568A" w14:textId="77777777" w:rsidR="005033A9" w:rsidRDefault="005033A9" w:rsidP="005033A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April 2018</w:t>
      </w:r>
    </w:p>
    <w:p w14:paraId="296515A2" w14:textId="77777777" w:rsidR="006B2F86" w:rsidRPr="00E71FC3" w:rsidRDefault="005033A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86DA2" w14:textId="77777777" w:rsidR="005033A9" w:rsidRDefault="005033A9" w:rsidP="00E71FC3">
      <w:r>
        <w:separator/>
      </w:r>
    </w:p>
  </w:endnote>
  <w:endnote w:type="continuationSeparator" w:id="0">
    <w:p w14:paraId="788E677F" w14:textId="77777777" w:rsidR="005033A9" w:rsidRDefault="005033A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4ED1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BB494" w14:textId="77777777" w:rsidR="005033A9" w:rsidRDefault="005033A9" w:rsidP="00E71FC3">
      <w:r>
        <w:separator/>
      </w:r>
    </w:p>
  </w:footnote>
  <w:footnote w:type="continuationSeparator" w:id="0">
    <w:p w14:paraId="1C6BEAFC" w14:textId="77777777" w:rsidR="005033A9" w:rsidRDefault="005033A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3A9"/>
    <w:rsid w:val="001A7C09"/>
    <w:rsid w:val="005033A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C7809"/>
  <w15:chartTrackingRefBased/>
  <w15:docId w15:val="{3A97FEF7-3EF6-48A6-812C-2D2FB5D87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33A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033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2018-05-20T19:25:00Z</dcterms:created>
  <dcterms:modified xsi:type="dcterms:W3CDTF">2018-05-20T19:26:00Z</dcterms:modified>
</cp:coreProperties>
</file>